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9B4A95">
        <w:rPr>
          <w:rFonts w:ascii="Arial" w:hAnsi="Arial" w:hint="eastAsia"/>
          <w:b/>
          <w:noProof/>
          <w:sz w:val="24"/>
          <w:lang w:eastAsia="zh-CN"/>
        </w:rPr>
        <w:t>1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6D6B31" w:rsidRPr="00EE6994">
        <w:rPr>
          <w:rFonts w:ascii="Arial" w:hAnsi="Arial"/>
          <w:b/>
          <w:noProof/>
          <w:sz w:val="24"/>
          <w:lang w:eastAsia="en-US"/>
        </w:rPr>
        <w:t>RP-</w:t>
      </w:r>
      <w:r w:rsidR="00FF6196" w:rsidRPr="00FF6196">
        <w:t xml:space="preserve"> </w:t>
      </w:r>
      <w:r w:rsidR="00666367" w:rsidRPr="00666367">
        <w:rPr>
          <w:rFonts w:ascii="Arial" w:hAnsi="Arial"/>
          <w:b/>
          <w:noProof/>
          <w:sz w:val="24"/>
          <w:lang w:eastAsia="en-US"/>
        </w:rPr>
        <w:t>18</w:t>
      </w:r>
      <w:r w:rsidR="005B56F3">
        <w:rPr>
          <w:rFonts w:ascii="Arial" w:hAnsi="Arial" w:hint="eastAsia"/>
          <w:b/>
          <w:noProof/>
          <w:sz w:val="24"/>
          <w:lang w:eastAsia="zh-CN"/>
        </w:rPr>
        <w:t>2</w:t>
      </w:r>
      <w:r w:rsidR="009F41C7">
        <w:rPr>
          <w:rFonts w:ascii="Arial" w:hAnsi="Arial" w:hint="eastAsia"/>
          <w:b/>
          <w:noProof/>
          <w:sz w:val="24"/>
          <w:lang w:eastAsia="zh-CN"/>
        </w:rPr>
        <w:t>029</w:t>
      </w:r>
    </w:p>
    <w:p w:rsidR="006D6B31" w:rsidRPr="00CB5B5E" w:rsidRDefault="00E54820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E54820">
        <w:rPr>
          <w:rFonts w:ascii="Arial" w:hAnsi="Arial"/>
          <w:b/>
          <w:noProof/>
          <w:sz w:val="24"/>
          <w:lang w:eastAsia="zh-CN"/>
        </w:rPr>
        <w:t>Gold Coast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 w:rsidR="00C93B29" w:rsidRPr="00C93B29">
        <w:rPr>
          <w:rFonts w:ascii="Arial" w:hAnsi="Arial"/>
          <w:b/>
          <w:noProof/>
          <w:sz w:val="24"/>
          <w:lang w:eastAsia="en-US"/>
        </w:rPr>
        <w:t>Australia</w:t>
      </w:r>
      <w:bookmarkStart w:id="0" w:name="_GoBack"/>
      <w:bookmarkEnd w:id="0"/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 w:rsidR="001D343F">
        <w:rPr>
          <w:rFonts w:ascii="Arial" w:hAnsi="Arial"/>
          <w:b/>
          <w:noProof/>
          <w:sz w:val="24"/>
          <w:lang w:eastAsia="en-US"/>
        </w:rPr>
        <w:t>0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 w:rsidR="00C5338D">
        <w:rPr>
          <w:rFonts w:ascii="Arial" w:hAnsi="Arial"/>
          <w:b/>
          <w:noProof/>
          <w:sz w:val="24"/>
          <w:lang w:eastAsia="en-US"/>
        </w:rPr>
        <w:t>-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1</w:t>
      </w:r>
      <w:r w:rsidR="001D343F">
        <w:rPr>
          <w:rFonts w:ascii="Arial" w:hAnsi="Arial"/>
          <w:b/>
          <w:noProof/>
          <w:sz w:val="24"/>
          <w:lang w:eastAsia="en-US"/>
        </w:rPr>
        <w:t>3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 w:rsidR="001D343F">
        <w:rPr>
          <w:rFonts w:ascii="Arial" w:hAnsi="Arial"/>
          <w:b/>
          <w:noProof/>
          <w:sz w:val="24"/>
          <w:lang w:eastAsia="en-US"/>
        </w:rPr>
        <w:t>Septermber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201</w:t>
      </w:r>
      <w:r w:rsidR="00EB406F">
        <w:rPr>
          <w:rFonts w:ascii="Arial" w:hAnsi="Arial"/>
          <w:b/>
          <w:noProof/>
          <w:sz w:val="24"/>
          <w:lang w:eastAsia="en-US"/>
        </w:rPr>
        <w:t>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5B56F3" w:rsidRPr="005B56F3">
        <w:rPr>
          <w:rFonts w:ascii="Arial" w:hAnsi="Arial" w:cs="Arial"/>
          <w:b/>
          <w:bCs/>
          <w:sz w:val="24"/>
        </w:rPr>
        <w:t xml:space="preserve">Text proposal to TR37.910 on connection density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7A056C" w:rsidP="009F41C7">
      <w:pPr>
        <w:spacing w:beforeLines="50"/>
      </w:pPr>
      <w:r w:rsidRPr="007A056C">
        <w:t xml:space="preserve">This </w:t>
      </w:r>
      <w:r>
        <w:t xml:space="preserve">document provides the text proposal to TR37.910 on </w:t>
      </w:r>
      <w:r w:rsidR="007520BC">
        <w:rPr>
          <w:rFonts w:hint="eastAsia"/>
          <w:lang w:eastAsia="zh-CN"/>
        </w:rPr>
        <w:t xml:space="preserve">connection </w:t>
      </w:r>
      <w:r w:rsidR="007520BC">
        <w:t>density</w:t>
      </w:r>
      <w:r w:rsidR="0000005C" w:rsidRPr="007A056C">
        <w:t>.</w:t>
      </w:r>
      <w:r w:rsidR="00961041">
        <w:t xml:space="preserve">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0378E4">
        <w:rPr>
          <w:lang w:val="en-US" w:eastAsia="zh-CN"/>
        </w:rPr>
        <w:t>approve the attached text proposal to TR37.910</w:t>
      </w:r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7E0" w:rsidRDefault="00D647E0">
      <w:pPr>
        <w:spacing w:after="0"/>
      </w:pPr>
      <w:r>
        <w:separator/>
      </w:r>
    </w:p>
  </w:endnote>
  <w:endnote w:type="continuationSeparator" w:id="0">
    <w:p w:rsidR="00D647E0" w:rsidRDefault="00D647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panose1 w:val="020B0603040504020204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7E0" w:rsidRDefault="00D647E0">
      <w:pPr>
        <w:spacing w:after="0"/>
      </w:pPr>
      <w:r>
        <w:separator/>
      </w:r>
    </w:p>
  </w:footnote>
  <w:footnote w:type="continuationSeparator" w:id="0">
    <w:p w:rsidR="00D647E0" w:rsidRDefault="00D647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B2" w:rsidRDefault="00CC1FAC">
    <w:r>
      <w:t xml:space="preserve">Page </w:t>
    </w:r>
    <w:r w:rsidR="00E0734A">
      <w:fldChar w:fldCharType="begin"/>
    </w:r>
    <w:r>
      <w:instrText>PAGE</w:instrText>
    </w:r>
    <w:r w:rsidR="00E0734A">
      <w:fldChar w:fldCharType="separate"/>
    </w:r>
    <w:r>
      <w:t>4</w:t>
    </w:r>
    <w:r w:rsidR="00E0734A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8pt;height:24.2pt" o:bullet="t">
        <v:imagedata r:id="rId1" o:title="artB500"/>
      </v:shape>
    </w:pict>
  </w:numPicBullet>
  <w:abstractNum w:abstractNumId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bordersDoNotSurroundHeader/>
  <w:bordersDoNotSurroundFooter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4BBA"/>
    <w:rsid w:val="00056BC9"/>
    <w:rsid w:val="00062BE8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52B44"/>
    <w:rsid w:val="00160576"/>
    <w:rsid w:val="00167339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B0AA8"/>
    <w:rsid w:val="002C3B2C"/>
    <w:rsid w:val="002C66E8"/>
    <w:rsid w:val="002D0FB3"/>
    <w:rsid w:val="002E226C"/>
    <w:rsid w:val="002E79D7"/>
    <w:rsid w:val="00302C34"/>
    <w:rsid w:val="0031097D"/>
    <w:rsid w:val="00310B56"/>
    <w:rsid w:val="00316599"/>
    <w:rsid w:val="00343C51"/>
    <w:rsid w:val="00350176"/>
    <w:rsid w:val="00350FA3"/>
    <w:rsid w:val="003578FF"/>
    <w:rsid w:val="00367D58"/>
    <w:rsid w:val="0037109E"/>
    <w:rsid w:val="00375748"/>
    <w:rsid w:val="00376EF4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53109"/>
    <w:rsid w:val="004838A7"/>
    <w:rsid w:val="004A2ACF"/>
    <w:rsid w:val="004A53DE"/>
    <w:rsid w:val="004D770B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9496A"/>
    <w:rsid w:val="00595DA4"/>
    <w:rsid w:val="00597C04"/>
    <w:rsid w:val="005B272B"/>
    <w:rsid w:val="005B2C2E"/>
    <w:rsid w:val="005B56F3"/>
    <w:rsid w:val="005B7E38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328E0"/>
    <w:rsid w:val="006349BA"/>
    <w:rsid w:val="00637CE0"/>
    <w:rsid w:val="00662226"/>
    <w:rsid w:val="00666367"/>
    <w:rsid w:val="00687651"/>
    <w:rsid w:val="0069029A"/>
    <w:rsid w:val="00690C35"/>
    <w:rsid w:val="006A7ED5"/>
    <w:rsid w:val="006D6B31"/>
    <w:rsid w:val="006F3CF9"/>
    <w:rsid w:val="006F5B7E"/>
    <w:rsid w:val="006F68DA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520BC"/>
    <w:rsid w:val="0076742D"/>
    <w:rsid w:val="00767E30"/>
    <w:rsid w:val="00780189"/>
    <w:rsid w:val="007871A3"/>
    <w:rsid w:val="0079580C"/>
    <w:rsid w:val="007A056C"/>
    <w:rsid w:val="007B2D1D"/>
    <w:rsid w:val="007C44B2"/>
    <w:rsid w:val="007C5916"/>
    <w:rsid w:val="007C7224"/>
    <w:rsid w:val="007E1E4A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74A5A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6350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2E40"/>
    <w:rsid w:val="00961041"/>
    <w:rsid w:val="00966679"/>
    <w:rsid w:val="00977ADA"/>
    <w:rsid w:val="00980819"/>
    <w:rsid w:val="00980895"/>
    <w:rsid w:val="00980F19"/>
    <w:rsid w:val="009961DB"/>
    <w:rsid w:val="009B09D3"/>
    <w:rsid w:val="009B3E7E"/>
    <w:rsid w:val="009B4A95"/>
    <w:rsid w:val="009E7C64"/>
    <w:rsid w:val="009F4014"/>
    <w:rsid w:val="009F41C7"/>
    <w:rsid w:val="009F67DA"/>
    <w:rsid w:val="00A05EA9"/>
    <w:rsid w:val="00A12009"/>
    <w:rsid w:val="00A13D97"/>
    <w:rsid w:val="00A20616"/>
    <w:rsid w:val="00A207AA"/>
    <w:rsid w:val="00A35B21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490B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60039"/>
    <w:rsid w:val="00B84496"/>
    <w:rsid w:val="00B91485"/>
    <w:rsid w:val="00B94DE3"/>
    <w:rsid w:val="00BB2846"/>
    <w:rsid w:val="00BB5B1E"/>
    <w:rsid w:val="00BC0100"/>
    <w:rsid w:val="00BC2292"/>
    <w:rsid w:val="00BC2E11"/>
    <w:rsid w:val="00BE4484"/>
    <w:rsid w:val="00C11111"/>
    <w:rsid w:val="00C117A7"/>
    <w:rsid w:val="00C14F3A"/>
    <w:rsid w:val="00C24B4D"/>
    <w:rsid w:val="00C26357"/>
    <w:rsid w:val="00C30754"/>
    <w:rsid w:val="00C41509"/>
    <w:rsid w:val="00C5338D"/>
    <w:rsid w:val="00C761DA"/>
    <w:rsid w:val="00C765CC"/>
    <w:rsid w:val="00C93B29"/>
    <w:rsid w:val="00CB2B8F"/>
    <w:rsid w:val="00CC1FAC"/>
    <w:rsid w:val="00CD2052"/>
    <w:rsid w:val="00CE24ED"/>
    <w:rsid w:val="00CE322E"/>
    <w:rsid w:val="00CF2D4E"/>
    <w:rsid w:val="00D03279"/>
    <w:rsid w:val="00D0528E"/>
    <w:rsid w:val="00D064A8"/>
    <w:rsid w:val="00D21DBC"/>
    <w:rsid w:val="00D243B4"/>
    <w:rsid w:val="00D25454"/>
    <w:rsid w:val="00D25AB1"/>
    <w:rsid w:val="00D330B3"/>
    <w:rsid w:val="00D34022"/>
    <w:rsid w:val="00D41188"/>
    <w:rsid w:val="00D44EAA"/>
    <w:rsid w:val="00D4629C"/>
    <w:rsid w:val="00D468CB"/>
    <w:rsid w:val="00D50FDF"/>
    <w:rsid w:val="00D620A4"/>
    <w:rsid w:val="00D647E0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0734A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820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550E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B3CAB"/>
    <w:rsid w:val="00FC5749"/>
    <w:rsid w:val="00FC6C4C"/>
    <w:rsid w:val="00FD2DEF"/>
    <w:rsid w:val="00FE357B"/>
    <w:rsid w:val="00FE7321"/>
    <w:rsid w:val="00FF2A70"/>
    <w:rsid w:val="00FF46B1"/>
    <w:rsid w:val="00FF6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45106-C8A8-4D20-96B6-09EDCF369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3GPP</cp:lastModifiedBy>
  <cp:revision>66</cp:revision>
  <cp:lastPrinted>1900-01-01T08:00:00Z</cp:lastPrinted>
  <dcterms:created xsi:type="dcterms:W3CDTF">2018-06-01T19:53:00Z</dcterms:created>
  <dcterms:modified xsi:type="dcterms:W3CDTF">2018-09-10T12:26:00Z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(3)mq7SSZTJ17Q86tshJHe8/Y+GI6ZKJXVNe8hl9kqRHg1uQmfuFR2paNOKfiddrUe/gShrBj1E
qlYqimBuoG1T7M5WwktYfAZFtOkxovZ784KY35Unchw/WoHT6vPC8qdm4C6LHh2f71/adECG
dKLGH8u0wltRH6AerKRORSXLhgdaWvzmxqrUz7Rb5ESpoCJxmo15WWB5v3xDPx0lfNyUTlma
gzpTiA9ZR9Rc6l4ewF</vt:lpwstr>
  </property>
  <property fmtid="{D5CDD505-2E9C-101B-9397-08002B2CF9AE}" pid="3" name="_2015_ms_pID_7253431">
    <vt:lpwstr>LzMjlILvXOAk+cRcxbj1Eib7RRT3u3kABMjzytOJEWG1HaNOrNZzPD
ULHnwSMEE8BCRC0Ozz1mCVQpkV/PwqWleudFZKiaDNcN+SPd674RJPHLHz9li6Vrw88X22Qe
c4h8uU/hFopT0BCWFASk0yLC36sUf2HZURiprUJpBe3YDDaptYUhwSZmbZ7zm5Beo0L2QR7M
PV02gOBeE62+xw0vK1z9y5b7o1hJSRuSpWUJ</vt:lpwstr>
  </property>
  <property fmtid="{D5CDD505-2E9C-101B-9397-08002B2CF9AE}" pid="4" name="_2015_ms_pID_7253432">
    <vt:lpwstr>Us42/dchQyCAIRJLoGi5PfA=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1536582394</vt:lpwstr>
  </property>
</Properties>
</file>